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08318" w14:textId="21A73752" w:rsidR="002F4AFD" w:rsidRDefault="002F4AFD" w:rsidP="002F4AFD">
      <w:pPr>
        <w:pStyle w:val="NoSpacing"/>
      </w:pPr>
      <w:r>
        <w:rPr>
          <w:u w:val="single"/>
        </w:rPr>
        <w:t>John ESTON</w:t>
      </w:r>
      <w:r>
        <w:t xml:space="preserve">      (fl.1425-44)</w:t>
      </w:r>
    </w:p>
    <w:p w14:paraId="25322B5A" w14:textId="77777777" w:rsidR="002F4AFD" w:rsidRDefault="002F4AFD" w:rsidP="002F4AFD">
      <w:pPr>
        <w:pStyle w:val="NoSpacing"/>
      </w:pPr>
      <w:r>
        <w:t>Abbot of Croxton Kerrial Abbey, Leicestershire.</w:t>
      </w:r>
    </w:p>
    <w:p w14:paraId="10B5EA4C" w14:textId="77777777" w:rsidR="002F4AFD" w:rsidRDefault="002F4AFD" w:rsidP="002F4AFD">
      <w:pPr>
        <w:pStyle w:val="NoSpacing"/>
      </w:pPr>
    </w:p>
    <w:p w14:paraId="2DEA2DD7" w14:textId="77777777" w:rsidR="002F4AFD" w:rsidRDefault="002F4AFD" w:rsidP="002F4AFD">
      <w:pPr>
        <w:pStyle w:val="NoSpacing"/>
      </w:pPr>
    </w:p>
    <w:p w14:paraId="2EC210DD" w14:textId="5D1BA490" w:rsidR="002F4AFD" w:rsidRDefault="002F4AFD" w:rsidP="002F4AFD">
      <w:pPr>
        <w:pStyle w:val="NoSpacing"/>
      </w:pPr>
      <w:r>
        <w:t xml:space="preserve">       1425-44</w:t>
      </w:r>
      <w:r>
        <w:tab/>
        <w:t>He occurs as Abbot.  (V.C.H. Leicestershire vol.2 pp.28-31)</w:t>
      </w:r>
    </w:p>
    <w:p w14:paraId="5E2CBC49" w14:textId="09D84503" w:rsidR="00984C85" w:rsidRDefault="00984C85" w:rsidP="00984C85">
      <w:pPr>
        <w:pStyle w:val="NoSpacing"/>
        <w:jc w:val="both"/>
      </w:pPr>
      <w:r>
        <w:tab/>
      </w:r>
      <w:r>
        <w:t>1425</w:t>
      </w:r>
      <w:r>
        <w:tab/>
        <w:t>He made a plaint of debt against John Glasyer of Grantham,</w:t>
      </w:r>
    </w:p>
    <w:p w14:paraId="75402378" w14:textId="77777777" w:rsidR="00984C85" w:rsidRDefault="00984C85" w:rsidP="00984C85">
      <w:pPr>
        <w:pStyle w:val="NoSpacing"/>
        <w:jc w:val="both"/>
      </w:pPr>
      <w:r>
        <w:tab/>
      </w:r>
      <w:r>
        <w:tab/>
        <w:t>Lincolnshire, cutler(q.v.).</w:t>
      </w:r>
    </w:p>
    <w:p w14:paraId="389DA276" w14:textId="77777777" w:rsidR="00984C85" w:rsidRDefault="00984C85" w:rsidP="00984C85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1D2FDE">
          <w:rPr>
            <w:rStyle w:val="Hyperlink"/>
          </w:rPr>
          <w:t>http://aalt.law.uh.edu/Indices/CP40Indices/CP40no647/CP40no647Pl.htm</w:t>
        </w:r>
      </w:hyperlink>
      <w:r>
        <w:t xml:space="preserve"> )</w:t>
      </w:r>
    </w:p>
    <w:p w14:paraId="660DB132" w14:textId="126E6A0D" w:rsidR="002F4AFD" w:rsidRDefault="002F4AFD" w:rsidP="00984C85">
      <w:pPr>
        <w:pStyle w:val="NoSpacing"/>
        <w:tabs>
          <w:tab w:val="left" w:pos="3231"/>
        </w:tabs>
      </w:pPr>
    </w:p>
    <w:p w14:paraId="3653ACDF" w14:textId="77777777" w:rsidR="002F4AFD" w:rsidRDefault="002F4AFD" w:rsidP="002F4AFD">
      <w:pPr>
        <w:pStyle w:val="NoSpacing"/>
      </w:pPr>
    </w:p>
    <w:p w14:paraId="431BBB75" w14:textId="77777777" w:rsidR="002F4AFD" w:rsidRDefault="002F4AFD" w:rsidP="002F4AFD">
      <w:pPr>
        <w:pStyle w:val="NoSpacing"/>
      </w:pPr>
      <w:r>
        <w:t>9 November 2019</w:t>
      </w:r>
    </w:p>
    <w:p w14:paraId="4135DF67" w14:textId="3A8E7F71" w:rsidR="00984C85" w:rsidRPr="00F94FFF" w:rsidRDefault="00984C85" w:rsidP="002F4AFD">
      <w:pPr>
        <w:pStyle w:val="NoSpacing"/>
      </w:pPr>
      <w:r>
        <w:t>12 April 2023</w:t>
      </w:r>
    </w:p>
    <w:p w14:paraId="12D1EB06" w14:textId="19F3462E" w:rsidR="006B2F86" w:rsidRPr="002F4AFD" w:rsidRDefault="00984C85" w:rsidP="002F4AFD">
      <w:pPr>
        <w:pStyle w:val="NoSpacing"/>
        <w:jc w:val="both"/>
      </w:pPr>
    </w:p>
    <w:sectPr w:rsidR="006B2F86" w:rsidRPr="002F4AF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1A39F" w14:textId="77777777" w:rsidR="002F4AFD" w:rsidRDefault="002F4AFD" w:rsidP="00E71FC3">
      <w:pPr>
        <w:spacing w:after="0" w:line="240" w:lineRule="auto"/>
      </w:pPr>
      <w:r>
        <w:separator/>
      </w:r>
    </w:p>
  </w:endnote>
  <w:endnote w:type="continuationSeparator" w:id="0">
    <w:p w14:paraId="094318F9" w14:textId="77777777" w:rsidR="002F4AFD" w:rsidRDefault="002F4A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93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2076B" w14:textId="77777777" w:rsidR="002F4AFD" w:rsidRDefault="002F4AFD" w:rsidP="00E71FC3">
      <w:pPr>
        <w:spacing w:after="0" w:line="240" w:lineRule="auto"/>
      </w:pPr>
      <w:r>
        <w:separator/>
      </w:r>
    </w:p>
  </w:footnote>
  <w:footnote w:type="continuationSeparator" w:id="0">
    <w:p w14:paraId="752C4D3D" w14:textId="77777777" w:rsidR="002F4AFD" w:rsidRDefault="002F4A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AFD"/>
    <w:rsid w:val="001A7C09"/>
    <w:rsid w:val="002F4AFD"/>
    <w:rsid w:val="00577BD5"/>
    <w:rsid w:val="00656CBA"/>
    <w:rsid w:val="006A1F77"/>
    <w:rsid w:val="00733BE7"/>
    <w:rsid w:val="00984C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F24EE"/>
  <w15:chartTrackingRefBased/>
  <w15:docId w15:val="{609538F5-432D-480A-90E1-28AA6F90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84C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2019-11-09T14:33:00Z</dcterms:created>
  <dcterms:modified xsi:type="dcterms:W3CDTF">2023-04-12T15:00:00Z</dcterms:modified>
</cp:coreProperties>
</file>